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446A385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792D30">
        <w:rPr>
          <w:rFonts w:cs="Arial"/>
          <w:noProof w:val="0"/>
          <w:sz w:val="24"/>
          <w:szCs w:val="24"/>
        </w:rPr>
        <w:t>124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042D96">
        <w:rPr>
          <w:rFonts w:cs="Arial"/>
          <w:bCs/>
          <w:noProof w:val="0"/>
          <w:sz w:val="24"/>
          <w:lang w:eastAsia="ja-JP"/>
        </w:rPr>
        <w:t>4</w:t>
      </w:r>
      <w:r w:rsidR="002153AD">
        <w:rPr>
          <w:rFonts w:cs="Arial"/>
          <w:bCs/>
          <w:noProof w:val="0"/>
          <w:color w:val="000000" w:themeColor="text1"/>
          <w:sz w:val="24"/>
          <w:lang w:eastAsia="ja-JP"/>
        </w:rPr>
        <w:t>3198</w:t>
      </w:r>
    </w:p>
    <w:p w14:paraId="33EDC931" w14:textId="7A90406B" w:rsidR="00EE0733" w:rsidRDefault="00792D30" w:rsidP="002A37C8">
      <w:pPr>
        <w:pStyle w:val="CRCoverPage"/>
        <w:rPr>
          <w:b/>
          <w:noProof/>
          <w:sz w:val="24"/>
        </w:rPr>
      </w:pPr>
      <w:bookmarkStart w:id="2" w:name="_Hlk19781143"/>
      <w:r>
        <w:rPr>
          <w:b/>
          <w:noProof/>
          <w:sz w:val="24"/>
        </w:rPr>
        <w:t>Fukuoka</w:t>
      </w:r>
      <w:r w:rsidR="00094F0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</w:t>
      </w:r>
      <w:r w:rsidR="00094F0A">
        <w:rPr>
          <w:b/>
          <w:noProof/>
          <w:sz w:val="24"/>
        </w:rPr>
        <w:t>, from</w:t>
      </w:r>
      <w:r>
        <w:rPr>
          <w:b/>
          <w:noProof/>
          <w:sz w:val="24"/>
        </w:rPr>
        <w:t xml:space="preserve"> 20</w:t>
      </w:r>
      <w:r w:rsidR="00094F0A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24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4F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2F54EF5E" w14:textId="77777777" w:rsidR="00A033F1" w:rsidRPr="00B50379" w:rsidRDefault="00A033F1" w:rsidP="00A033F1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proofErr w:type="spellStart"/>
      <w:r>
        <w:t>Xn</w:t>
      </w:r>
      <w:proofErr w:type="spellEnd"/>
      <w:r>
        <w:t xml:space="preserve"> Gateway in </w:t>
      </w:r>
      <w:proofErr w:type="spellStart"/>
      <w:r>
        <w:t>Femto</w:t>
      </w:r>
      <w:proofErr w:type="spellEnd"/>
      <w:r>
        <w:t xml:space="preserve"> architecture</w:t>
      </w:r>
    </w:p>
    <w:p w14:paraId="4A84A902" w14:textId="77777777" w:rsidR="00A033F1" w:rsidRDefault="00A033F1" w:rsidP="00A033F1">
      <w:pPr>
        <w:pStyle w:val="a"/>
        <w:rPr>
          <w:lang w:eastAsia="ja-JP"/>
        </w:rPr>
      </w:pPr>
      <w:r>
        <w:t>Source:</w:t>
      </w:r>
      <w:r>
        <w:tab/>
        <w:t>Charter Communications</w:t>
      </w:r>
    </w:p>
    <w:p w14:paraId="1703601B" w14:textId="27563C5B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9F739F">
        <w:t>12.3</w:t>
      </w:r>
    </w:p>
    <w:p w14:paraId="19F92F93" w14:textId="71DEEB53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  <w:t>Discussion</w:t>
      </w:r>
      <w:r w:rsidR="00A033F1">
        <w:t xml:space="preserve"> and </w:t>
      </w:r>
      <w:proofErr w:type="gramStart"/>
      <w:r w:rsidR="00A033F1">
        <w:t>decision</w:t>
      </w:r>
      <w:proofErr w:type="gramEnd"/>
    </w:p>
    <w:p w14:paraId="07A2EC87" w14:textId="507FE25D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 w:rsidR="006B0DDB">
        <w:rPr>
          <w:rFonts w:cs="Arial"/>
        </w:rPr>
        <w:tab/>
        <w:t>Introduction</w:t>
      </w:r>
    </w:p>
    <w:p w14:paraId="79064EB5" w14:textId="446CE7F5" w:rsidR="004D2CA2" w:rsidRDefault="00792D30" w:rsidP="004D2CA2">
      <w:pPr>
        <w:jc w:val="both"/>
        <w:rPr>
          <w:noProof/>
        </w:rPr>
      </w:pPr>
      <w:r>
        <w:rPr>
          <w:noProof/>
        </w:rPr>
        <w:t xml:space="preserve">In RAN3 #123-bis, the first draft of the study item on </w:t>
      </w:r>
      <w:r w:rsidR="009F739F">
        <w:rPr>
          <w:noProof/>
        </w:rPr>
        <w:t>“Additional Topological Enhancements for NR” (R3-</w:t>
      </w:r>
      <w:r w:rsidR="00900419">
        <w:rPr>
          <w:noProof/>
        </w:rPr>
        <w:t>242242)</w:t>
      </w:r>
      <w:r w:rsidR="009F739F">
        <w:rPr>
          <w:noProof/>
        </w:rPr>
        <w:t xml:space="preserve"> was created</w:t>
      </w:r>
      <w:r w:rsidR="00900419">
        <w:rPr>
          <w:noProof/>
        </w:rPr>
        <w:t xml:space="preserve"> post-meeting</w:t>
      </w:r>
      <w:r w:rsidR="009F739F">
        <w:rPr>
          <w:noProof/>
        </w:rPr>
        <w:t>. In particular</w:t>
      </w:r>
      <w:r w:rsidR="00900419">
        <w:rPr>
          <w:noProof/>
        </w:rPr>
        <w:t xml:space="preserve"> section 5.2 deals with the proposed architectures of Femto.  </w:t>
      </w:r>
      <w:r w:rsidR="006B0DDB">
        <w:rPr>
          <w:noProof/>
        </w:rPr>
        <w:t>The subject of the Xn Gateway was left as an FFS issue, with contributions to be presented at this meeting.</w:t>
      </w:r>
    </w:p>
    <w:p w14:paraId="5013C538" w14:textId="3A6AA89D" w:rsidR="006B0DDB" w:rsidRDefault="006B0DDB" w:rsidP="006B0DDB">
      <w:pPr>
        <w:pStyle w:val="Heading1"/>
        <w:rPr>
          <w:noProof/>
        </w:rPr>
      </w:pPr>
      <w:r>
        <w:rPr>
          <w:noProof/>
        </w:rPr>
        <w:t>2</w:t>
      </w:r>
      <w:r>
        <w:rPr>
          <w:noProof/>
        </w:rPr>
        <w:tab/>
        <w:t>Discussion</w:t>
      </w:r>
    </w:p>
    <w:p w14:paraId="77525D3A" w14:textId="4F07EC52" w:rsidR="00605890" w:rsidRDefault="00F80CD7" w:rsidP="006B0DDB">
      <w:r>
        <w:t xml:space="preserve">The 4G </w:t>
      </w:r>
      <w:proofErr w:type="spellStart"/>
      <w:r>
        <w:t>Femto</w:t>
      </w:r>
      <w:proofErr w:type="spellEnd"/>
      <w:r>
        <w:t xml:space="preserve"> architecture is depicted in TS 36.300 as shown </w:t>
      </w:r>
      <w:proofErr w:type="gramStart"/>
      <w:r>
        <w:t>below</w:t>
      </w:r>
      <w:proofErr w:type="gramEnd"/>
    </w:p>
    <w:p w14:paraId="2BE0F326" w14:textId="2159DC3F" w:rsidR="00F80CD7" w:rsidRDefault="00F80CD7" w:rsidP="004916F4">
      <w:pPr>
        <w:jc w:val="center"/>
      </w:pPr>
      <w:r w:rsidRPr="00F80CD7">
        <w:rPr>
          <w:noProof/>
        </w:rPr>
        <w:drawing>
          <wp:inline distT="0" distB="0" distL="0" distR="0" wp14:anchorId="0F632D4A" wp14:editId="4C0A6DA3">
            <wp:extent cx="3650673" cy="2190253"/>
            <wp:effectExtent l="0" t="0" r="0" b="0"/>
            <wp:docPr id="49350062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350062" name="Picture 1" descr="A diagram of a network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18645" cy="223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2543A5" w14:textId="4F9034EF" w:rsidR="00F80CD7" w:rsidRDefault="00F80CD7" w:rsidP="006B0DDB">
      <w:proofErr w:type="gramStart"/>
      <w:r>
        <w:t>And</w:t>
      </w:r>
      <w:r w:rsidR="00DE1477">
        <w:t>,</w:t>
      </w:r>
      <w:proofErr w:type="gramEnd"/>
      <w:r w:rsidR="00DE1477">
        <w:t xml:space="preserve"> a more detailed logical view of that architecture is depicted in the figure below from TS 36.300.</w:t>
      </w:r>
    </w:p>
    <w:p w14:paraId="0CFC5419" w14:textId="77777777" w:rsidR="004916F4" w:rsidRDefault="004916F4" w:rsidP="004916F4">
      <w:pPr>
        <w:jc w:val="center"/>
      </w:pPr>
      <w:r w:rsidRPr="00F80CD7">
        <w:rPr>
          <w:noProof/>
        </w:rPr>
        <w:drawing>
          <wp:inline distT="0" distB="0" distL="0" distR="0" wp14:anchorId="4732FD87" wp14:editId="25A53013">
            <wp:extent cx="3223420" cy="2840182"/>
            <wp:effectExtent l="0" t="0" r="2540" b="5080"/>
            <wp:docPr id="196058664" name="Picture 1" descr="A diagram of a computer syste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58664" name="Picture 1" descr="A diagram of a computer syste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09565" cy="2916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4D59CF" w14:textId="52FD9219" w:rsidR="004916F4" w:rsidRDefault="004916F4" w:rsidP="006B0DDB">
      <w:r>
        <w:lastRenderedPageBreak/>
        <w:t>Furthermore, in section 6.2.3.3 of the Study Item TR 37.803, what was then called “X2 Routing Proxy”, and is today called X2 GW, it was said “</w:t>
      </w:r>
      <w:r w:rsidRPr="00AE2813">
        <w:t>Such a solution would provide flexibility to satisfy various deployment requirements</w:t>
      </w:r>
      <w:r>
        <w:t>”</w:t>
      </w:r>
      <w:r w:rsidR="000B35DE">
        <w:t>.</w:t>
      </w:r>
    </w:p>
    <w:p w14:paraId="3A5709D3" w14:textId="737F3CA9" w:rsidR="009E3A0D" w:rsidRDefault="004916F4" w:rsidP="006B0DDB">
      <w:r>
        <w:t xml:space="preserve">Given that </w:t>
      </w:r>
      <w:proofErr w:type="spellStart"/>
      <w:r w:rsidR="009E3A0D">
        <w:t>Xn</w:t>
      </w:r>
      <w:proofErr w:type="spellEnd"/>
      <w:r w:rsidR="009E3A0D">
        <w:t xml:space="preserve"> in 5G is the equivalent of X2 in 4G</w:t>
      </w:r>
      <w:r>
        <w:t xml:space="preserve">, and the equivalent of a X2 GW would therefore be a </w:t>
      </w:r>
      <w:proofErr w:type="spellStart"/>
      <w:r w:rsidR="009E3A0D">
        <w:t>Xn</w:t>
      </w:r>
      <w:proofErr w:type="spellEnd"/>
      <w:r w:rsidR="009E3A0D">
        <w:t xml:space="preserve"> GW in 5G</w:t>
      </w:r>
      <w:r>
        <w:t>, it is proposed that:</w:t>
      </w:r>
    </w:p>
    <w:p w14:paraId="17517E46" w14:textId="27FB5CCA" w:rsidR="007D75DC" w:rsidRPr="004916F4" w:rsidRDefault="004916F4" w:rsidP="006B0DDB">
      <w:pPr>
        <w:rPr>
          <w:b/>
          <w:bCs/>
        </w:rPr>
      </w:pPr>
      <w:r w:rsidRPr="004916F4">
        <w:rPr>
          <w:b/>
          <w:bCs/>
        </w:rPr>
        <w:t xml:space="preserve">Proposal 1: An </w:t>
      </w:r>
      <w:proofErr w:type="spellStart"/>
      <w:r w:rsidRPr="004916F4">
        <w:rPr>
          <w:b/>
          <w:bCs/>
        </w:rPr>
        <w:t>Xn</w:t>
      </w:r>
      <w:proofErr w:type="spellEnd"/>
      <w:r w:rsidRPr="004916F4">
        <w:rPr>
          <w:b/>
          <w:bCs/>
        </w:rPr>
        <w:t xml:space="preserve"> GW may be included in the 5G </w:t>
      </w:r>
      <w:proofErr w:type="spellStart"/>
      <w:r w:rsidRPr="004916F4">
        <w:rPr>
          <w:b/>
          <w:bCs/>
        </w:rPr>
        <w:t>Femto</w:t>
      </w:r>
      <w:proofErr w:type="spellEnd"/>
      <w:r w:rsidRPr="004916F4">
        <w:rPr>
          <w:b/>
          <w:bCs/>
        </w:rPr>
        <w:t xml:space="preserve"> architecture.</w:t>
      </w:r>
    </w:p>
    <w:p w14:paraId="153755D1" w14:textId="1D183BA3" w:rsidR="00517303" w:rsidRPr="006B0DDB" w:rsidRDefault="006B0DDB" w:rsidP="006B0DDB">
      <w:pPr>
        <w:pStyle w:val="Heading1"/>
      </w:pPr>
      <w:r>
        <w:t>3</w:t>
      </w:r>
      <w:r>
        <w:tab/>
      </w:r>
      <w:r w:rsidR="00517303" w:rsidRPr="006B0DDB">
        <w:t>Conclusion</w:t>
      </w:r>
    </w:p>
    <w:p w14:paraId="42FE79B8" w14:textId="231930CE" w:rsidR="00517303" w:rsidRDefault="00517303" w:rsidP="00517303">
      <w:pPr>
        <w:rPr>
          <w:lang w:eastAsia="zh-CN"/>
        </w:rPr>
      </w:pPr>
      <w:r>
        <w:rPr>
          <w:lang w:eastAsia="zh-CN"/>
        </w:rPr>
        <w:t>Based on the discussion in this paper, we make the following proposal:</w:t>
      </w:r>
    </w:p>
    <w:p w14:paraId="7F8424BE" w14:textId="77777777" w:rsidR="004916F4" w:rsidRPr="004916F4" w:rsidRDefault="004916F4" w:rsidP="004916F4">
      <w:pPr>
        <w:rPr>
          <w:b/>
          <w:bCs/>
        </w:rPr>
      </w:pPr>
      <w:r w:rsidRPr="004916F4">
        <w:rPr>
          <w:b/>
          <w:bCs/>
        </w:rPr>
        <w:t xml:space="preserve">Proposal 1: An </w:t>
      </w:r>
      <w:proofErr w:type="spellStart"/>
      <w:r w:rsidRPr="004916F4">
        <w:rPr>
          <w:b/>
          <w:bCs/>
        </w:rPr>
        <w:t>Xn</w:t>
      </w:r>
      <w:proofErr w:type="spellEnd"/>
      <w:r w:rsidRPr="004916F4">
        <w:rPr>
          <w:b/>
          <w:bCs/>
        </w:rPr>
        <w:t xml:space="preserve"> GW may be included in the 5G </w:t>
      </w:r>
      <w:proofErr w:type="spellStart"/>
      <w:r w:rsidRPr="004916F4">
        <w:rPr>
          <w:b/>
          <w:bCs/>
        </w:rPr>
        <w:t>Femto</w:t>
      </w:r>
      <w:proofErr w:type="spellEnd"/>
      <w:r w:rsidRPr="004916F4">
        <w:rPr>
          <w:b/>
          <w:bCs/>
        </w:rPr>
        <w:t xml:space="preserve"> architecture.</w:t>
      </w:r>
    </w:p>
    <w:p w14:paraId="6B78CA15" w14:textId="546AD7D0" w:rsidR="004916F4" w:rsidRDefault="009233E9" w:rsidP="009233E9">
      <w:pPr>
        <w:jc w:val="center"/>
        <w:rPr>
          <w:lang w:eastAsia="zh-CN"/>
        </w:rPr>
      </w:pPr>
      <w:r>
        <w:rPr>
          <w:noProof/>
          <w:lang w:eastAsia="zh-CN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1E634A2" wp14:editId="69DEEB72">
                <wp:simplePos x="0" y="0"/>
                <wp:positionH relativeFrom="column">
                  <wp:posOffset>782320</wp:posOffset>
                </wp:positionH>
                <wp:positionV relativeFrom="paragraph">
                  <wp:posOffset>227618</wp:posOffset>
                </wp:positionV>
                <wp:extent cx="4481946" cy="3809999"/>
                <wp:effectExtent l="0" t="0" r="13970" b="13335"/>
                <wp:wrapNone/>
                <wp:docPr id="47888483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1946" cy="3809999"/>
                          <a:chOff x="0" y="0"/>
                          <a:chExt cx="4481946" cy="3809999"/>
                        </a:xfrm>
                      </wpg:grpSpPr>
                      <wps:wsp>
                        <wps:cNvPr id="1880861085" name="Text Box 3"/>
                        <wps:cNvSpPr txBox="1"/>
                        <wps:spPr>
                          <a:xfrm>
                            <a:off x="0" y="1059872"/>
                            <a:ext cx="568036" cy="8312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BE0B4E3" w14:textId="77777777" w:rsidR="00F20194" w:rsidRDefault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4A77F234" w14:textId="5B56295C" w:rsidR="00F20194" w:rsidRPr="00F20194" w:rsidRDefault="00F20194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HgNB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6124445" name="Text Box 3"/>
                        <wps:cNvSpPr txBox="1"/>
                        <wps:spPr>
                          <a:xfrm>
                            <a:off x="0" y="0"/>
                            <a:ext cx="568036" cy="8312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495B0F" w14:textId="77777777" w:rsidR="00F20194" w:rsidRDefault="00F20194" w:rsidP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7A3741C3" w14:textId="77777777" w:rsidR="00F20194" w:rsidRPr="00F20194" w:rsidRDefault="00F20194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gNB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0225499" name="Text Box 3"/>
                        <wps:cNvSpPr txBox="1"/>
                        <wps:spPr>
                          <a:xfrm>
                            <a:off x="0" y="2112818"/>
                            <a:ext cx="568036" cy="8312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69A55A5" w14:textId="77777777" w:rsidR="00F20194" w:rsidRDefault="00F20194" w:rsidP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09D4723D" w14:textId="77777777" w:rsidR="00F20194" w:rsidRPr="00F20194" w:rsidRDefault="00F20194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HgNB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2737826" name="Text Box 4"/>
                        <wps:cNvSpPr txBox="1"/>
                        <wps:spPr>
                          <a:xfrm>
                            <a:off x="1461655" y="1059872"/>
                            <a:ext cx="574964" cy="188416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030D4A6" w14:textId="77777777" w:rsidR="00F20194" w:rsidRDefault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2937C367" w14:textId="77777777" w:rsidR="00F20194" w:rsidRDefault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270D0E09" w14:textId="77777777" w:rsidR="00F20194" w:rsidRDefault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2FEDD0DB" w14:textId="77777777" w:rsidR="001775E9" w:rsidRDefault="001775E9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14:paraId="26C51C13" w14:textId="77777777" w:rsidR="001775E9" w:rsidRDefault="001775E9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</w:p>
                            <w:p w14:paraId="485ED47C" w14:textId="51723E19" w:rsidR="00F20194" w:rsidRPr="00F20194" w:rsidRDefault="00F20194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SeGW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264824" name="Text Box 3"/>
                        <wps:cNvSpPr txBox="1"/>
                        <wps:spPr>
                          <a:xfrm>
                            <a:off x="2563091" y="1572490"/>
                            <a:ext cx="568036" cy="83127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6D6A29" w14:textId="77777777" w:rsidR="00F20194" w:rsidRDefault="00F20194" w:rsidP="00F20194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4D8E79FD" w14:textId="3ABDE021" w:rsidR="00F20194" w:rsidRPr="00F20194" w:rsidRDefault="00F20194" w:rsidP="00F20194">
                              <w:pPr>
                                <w:jc w:val="center"/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XnGW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1235829" name="Straight Arrow Connector 5"/>
                        <wps:cNvCnPr/>
                        <wps:spPr>
                          <a:xfrm>
                            <a:off x="568037" y="1678709"/>
                            <a:ext cx="1995401" cy="290945"/>
                          </a:xfrm>
                          <a:prstGeom prst="straightConnector1">
                            <a:avLst/>
                          </a:prstGeom>
                          <a:ln>
                            <a:headEnd type="stealt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5762506" name="Straight Arrow Connector 5"/>
                        <wps:cNvCnPr/>
                        <wps:spPr>
                          <a:xfrm flipV="1">
                            <a:off x="565728" y="2038927"/>
                            <a:ext cx="1995054" cy="304800"/>
                          </a:xfrm>
                          <a:prstGeom prst="straightConnector1">
                            <a:avLst/>
                          </a:prstGeom>
                          <a:ln>
                            <a:headEnd type="stealt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2513673" name="Text Box 8"/>
                        <wps:cNvSpPr txBox="1"/>
                        <wps:spPr>
                          <a:xfrm>
                            <a:off x="803564" y="1517072"/>
                            <a:ext cx="311727" cy="1662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E85D6EA" w14:textId="3461760F" w:rsidR="00E00C11" w:rsidRPr="00E00C11" w:rsidRDefault="00E00C11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Xn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6189799" name="Text Box 8"/>
                        <wps:cNvSpPr txBox="1"/>
                        <wps:spPr>
                          <a:xfrm>
                            <a:off x="803564" y="2057400"/>
                            <a:ext cx="311727" cy="1662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198AAF" w14:textId="77777777" w:rsidR="00E00C11" w:rsidRPr="00E00C11" w:rsidRDefault="00E00C11" w:rsidP="00E00C11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Xn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0007392" name="Text Box 10"/>
                        <wps:cNvSpPr txBox="1"/>
                        <wps:spPr>
                          <a:xfrm>
                            <a:off x="3851564" y="1059872"/>
                            <a:ext cx="630382" cy="188404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6D86990" w14:textId="77777777" w:rsidR="00E00C11" w:rsidRDefault="00E00C1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14A99BCB" w14:textId="77777777" w:rsidR="00E00C11" w:rsidRDefault="00E00C1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3E5C63E2" w14:textId="77777777" w:rsidR="00E00C11" w:rsidRDefault="00E00C11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  <w:p w14:paraId="70310509" w14:textId="416E92A2" w:rsidR="00E00C11" w:rsidRPr="00E00C11" w:rsidRDefault="00E00C11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5G Core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0777022" name="Straight Arrow Connector 5"/>
                        <wps:cNvCnPr/>
                        <wps:spPr>
                          <a:xfrm flipV="1">
                            <a:off x="568037" y="2655454"/>
                            <a:ext cx="3283527" cy="457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5136854" name="Straight Arrow Connector 5"/>
                        <wps:cNvCnPr/>
                        <wps:spPr>
                          <a:xfrm flipV="1">
                            <a:off x="568037" y="1325418"/>
                            <a:ext cx="3283527" cy="4571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578088" name="Text Box 8"/>
                        <wps:cNvSpPr txBox="1"/>
                        <wps:spPr>
                          <a:xfrm>
                            <a:off x="803564" y="1156854"/>
                            <a:ext cx="214746" cy="1685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D110EB8" w14:textId="473D3304" w:rsidR="001775E9" w:rsidRPr="00E00C11" w:rsidRDefault="001775E9" w:rsidP="001775E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33088211" name="Text Box 8"/>
                        <wps:cNvSpPr txBox="1"/>
                        <wps:spPr>
                          <a:xfrm>
                            <a:off x="845128" y="2528454"/>
                            <a:ext cx="214746" cy="16792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12247B" w14:textId="77777777" w:rsidR="001775E9" w:rsidRPr="00E00C11" w:rsidRDefault="001775E9" w:rsidP="001775E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0493195" name="Text Box 11"/>
                        <wps:cNvSpPr txBox="1"/>
                        <wps:spPr>
                          <a:xfrm>
                            <a:off x="2563091" y="3172690"/>
                            <a:ext cx="567690" cy="6373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6B2D8E5" w14:textId="43100648" w:rsidR="001775E9" w:rsidRPr="001775E9" w:rsidRDefault="001775E9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HgNB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br/>
                              </w:r>
                              <w:proofErr w:type="spellStart"/>
                              <w:r>
                                <w:rPr>
                                  <w:lang w:val="en-US"/>
                                </w:rPr>
                                <w:t>Mgmt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br/>
                                <w:t>System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3940887" name="Straight Connector 12"/>
                        <wps:cNvCnPr/>
                        <wps:spPr>
                          <a:xfrm>
                            <a:off x="568037" y="374072"/>
                            <a:ext cx="1177636" cy="0"/>
                          </a:xfrm>
                          <a:prstGeom prst="line">
                            <a:avLst/>
                          </a:prstGeom>
                          <a:ln>
                            <a:headEnd type="stealth" w="lg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8502630" name="Straight Connector 13"/>
                        <wps:cNvCnPr/>
                        <wps:spPr>
                          <a:xfrm>
                            <a:off x="1745673" y="374072"/>
                            <a:ext cx="817764" cy="1517015"/>
                          </a:xfrm>
                          <a:prstGeom prst="line">
                            <a:avLst/>
                          </a:prstGeom>
                          <a:ln>
                            <a:tailEnd type="stealt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230160" name="Text Box 8"/>
                        <wps:cNvSpPr txBox="1"/>
                        <wps:spPr>
                          <a:xfrm>
                            <a:off x="748146" y="159327"/>
                            <a:ext cx="311727" cy="1662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0BF72CF" w14:textId="77777777" w:rsidR="00B51BB8" w:rsidRPr="00E00C11" w:rsidRDefault="00B51BB8" w:rsidP="00B51BB8">
                              <w:pPr>
                                <w:rPr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lang w:val="en-US"/>
                                </w:rPr>
                                <w:t>Xn</w:t>
                              </w:r>
                              <w:proofErr w:type="spellEnd"/>
                              <w:r>
                                <w:rPr>
                                  <w:lang w:val="en-US"/>
                                </w:rPr>
                                <w:t>-c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E634A2" id="Group 14" o:spid="_x0000_s1026" style="position:absolute;left:0;text-align:left;margin-left:61.6pt;margin-top:17.9pt;width:352.9pt;height:300pt;z-index:251686912" coordsize="44819,3809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top:10598;width:5680;height:83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" fillcolor="white [3201]" strokeweight=".5pt">
                  <v:textbox>
                    <w:txbxContent>
                      <w:p w14:paraId="1BE0B4E3" w14:textId="77777777" w:rsidR="00F20194" w:rsidRDefault="00F20194">
                        <w:pPr>
                          <w:rPr>
                            <w:lang w:val="en-US"/>
                          </w:rPr>
                        </w:pPr>
                      </w:p>
                      <w:p w14:paraId="4A77F234" w14:textId="5B56295C" w:rsidR="00F20194" w:rsidRPr="00F20194" w:rsidRDefault="00F20194" w:rsidP="00F2019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HgNB</w:t>
                        </w:r>
                        <w:proofErr w:type="spellEnd"/>
                      </w:p>
                    </w:txbxContent>
                  </v:textbox>
                </v:shape>
                <v:shape id="Text Box 3" o:spid="_x0000_s1028" type="#_x0000_t202" style="position:absolute;width:5680;height:83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" fillcolor="white [3201]" strokeweight=".5pt">
                  <v:textbox>
                    <w:txbxContent>
                      <w:p w14:paraId="55495B0F" w14:textId="77777777" w:rsidR="00F20194" w:rsidRDefault="00F20194" w:rsidP="00F20194">
                        <w:pPr>
                          <w:rPr>
                            <w:lang w:val="en-US"/>
                          </w:rPr>
                        </w:pPr>
                      </w:p>
                      <w:p w14:paraId="7A3741C3" w14:textId="77777777" w:rsidR="00F20194" w:rsidRPr="00F20194" w:rsidRDefault="00F20194" w:rsidP="00F2019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gNB</w:t>
                        </w:r>
                        <w:proofErr w:type="spellEnd"/>
                      </w:p>
                    </w:txbxContent>
                  </v:textbox>
                </v:shape>
                <v:shape id="Text Box 3" o:spid="_x0000_s1029" type="#_x0000_t202" style="position:absolute;top:21128;width:5680;height:831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" fillcolor="white [3201]" strokeweight=".5pt">
                  <v:textbox>
                    <w:txbxContent>
                      <w:p w14:paraId="269A55A5" w14:textId="77777777" w:rsidR="00F20194" w:rsidRDefault="00F20194" w:rsidP="00F20194">
                        <w:pPr>
                          <w:rPr>
                            <w:lang w:val="en-US"/>
                          </w:rPr>
                        </w:pPr>
                      </w:p>
                      <w:p w14:paraId="09D4723D" w14:textId="77777777" w:rsidR="00F20194" w:rsidRPr="00F20194" w:rsidRDefault="00F20194" w:rsidP="00F2019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HgNB</w:t>
                        </w:r>
                        <w:proofErr w:type="spellEnd"/>
                      </w:p>
                    </w:txbxContent>
                  </v:textbox>
                </v:shape>
                <v:shape id="Text Box 4" o:spid="_x0000_s1030" type="#_x0000_t202" style="position:absolute;left:14616;top:10598;width:5750;height:1884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" fillcolor="white [3201]" strokeweight=".5pt">
                  <v:stroke dashstyle="dash"/>
                  <v:textbox>
                    <w:txbxContent>
                      <w:p w14:paraId="2030D4A6" w14:textId="77777777" w:rsidR="00F20194" w:rsidRDefault="00F20194">
                        <w:pPr>
                          <w:rPr>
                            <w:lang w:val="en-US"/>
                          </w:rPr>
                        </w:pPr>
                      </w:p>
                      <w:p w14:paraId="2937C367" w14:textId="77777777" w:rsidR="00F20194" w:rsidRDefault="00F20194">
                        <w:pPr>
                          <w:rPr>
                            <w:lang w:val="en-US"/>
                          </w:rPr>
                        </w:pPr>
                      </w:p>
                      <w:p w14:paraId="270D0E09" w14:textId="77777777" w:rsidR="00F20194" w:rsidRDefault="00F20194">
                        <w:pPr>
                          <w:rPr>
                            <w:lang w:val="en-US"/>
                          </w:rPr>
                        </w:pPr>
                      </w:p>
                      <w:p w14:paraId="2FEDD0DB" w14:textId="77777777" w:rsidR="001775E9" w:rsidRDefault="001775E9" w:rsidP="00F20194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  <w:p w14:paraId="26C51C13" w14:textId="77777777" w:rsidR="001775E9" w:rsidRDefault="001775E9" w:rsidP="00F20194">
                        <w:pPr>
                          <w:jc w:val="center"/>
                          <w:rPr>
                            <w:lang w:val="en-US"/>
                          </w:rPr>
                        </w:pPr>
                      </w:p>
                      <w:p w14:paraId="485ED47C" w14:textId="51723E19" w:rsidR="00F20194" w:rsidRPr="00F20194" w:rsidRDefault="00F20194" w:rsidP="00F2019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SeGW</w:t>
                        </w:r>
                        <w:proofErr w:type="spellEnd"/>
                      </w:p>
                    </w:txbxContent>
                  </v:textbox>
                </v:shape>
                <v:shape id="Text Box 3" o:spid="_x0000_s1031" type="#_x0000_t202" style="position:absolute;left:25630;top:15724;width:5681;height:831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" fillcolor="white [3201]" strokeweight=".5pt">
                  <v:textbox>
                    <w:txbxContent>
                      <w:p w14:paraId="316D6A29" w14:textId="77777777" w:rsidR="00F20194" w:rsidRDefault="00F20194" w:rsidP="00F20194">
                        <w:pPr>
                          <w:rPr>
                            <w:lang w:val="en-US"/>
                          </w:rPr>
                        </w:pPr>
                      </w:p>
                      <w:p w14:paraId="4D8E79FD" w14:textId="3ABDE021" w:rsidR="00F20194" w:rsidRPr="00F20194" w:rsidRDefault="00F20194" w:rsidP="00F20194">
                        <w:pPr>
                          <w:jc w:val="center"/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XnGW</w:t>
                        </w:r>
                        <w:proofErr w:type="spellEnd"/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5" o:spid="_x0000_s1032" type="#_x0000_t32" style="position:absolute;left:5680;top:16787;width:19954;height:2909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" strokecolor="#4472c4 [3204]" strokeweight=".5pt">
                  <v:stroke startarrow="classic" endarrow="block" joinstyle="miter"/>
                </v:shape>
                <v:shape id="Straight Arrow Connector 5" o:spid="_x0000_s1033" type="#_x0000_t32" style="position:absolute;left:5657;top:20389;width:19950;height:3048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" strokecolor="#4472c4 [3204]" strokeweight=".5pt">
                  <v:stroke startarrow="classic" endarrow="block" joinstyle="miter"/>
                </v:shape>
                <v:shape id="Text Box 8" o:spid="_x0000_s1034" type="#_x0000_t202" style="position:absolute;left:8035;top:15170;width:3117;height:166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" fillcolor="white [3201]" stroked="f" strokeweight=".5pt">
                  <v:textbox inset="0,0,0,0">
                    <w:txbxContent>
                      <w:p w14:paraId="3E85D6EA" w14:textId="3461760F" w:rsidR="00E00C11" w:rsidRPr="00E00C11" w:rsidRDefault="00E00C11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Xn</w:t>
                        </w:r>
                        <w:proofErr w:type="spellEnd"/>
                        <w:r>
                          <w:rPr>
                            <w:lang w:val="en-US"/>
                          </w:rPr>
                          <w:t>-c</w:t>
                        </w:r>
                      </w:p>
                    </w:txbxContent>
                  </v:textbox>
                </v:shape>
                <v:shape id="Text Box 8" o:spid="_x0000_s1035" type="#_x0000_t202" style="position:absolute;left:8035;top:20574;width:3117;height:16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" fillcolor="white [3201]" stroked="f" strokeweight=".5pt">
                  <v:textbox inset="0,0,0,0">
                    <w:txbxContent>
                      <w:p w14:paraId="72198AAF" w14:textId="77777777" w:rsidR="00E00C11" w:rsidRPr="00E00C11" w:rsidRDefault="00E00C11" w:rsidP="00E00C11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Xn</w:t>
                        </w:r>
                        <w:proofErr w:type="spellEnd"/>
                        <w:r>
                          <w:rPr>
                            <w:lang w:val="en-US"/>
                          </w:rPr>
                          <w:t>-c</w:t>
                        </w:r>
                      </w:p>
                    </w:txbxContent>
                  </v:textbox>
                </v:shape>
                <v:shape id="Text Box 10" o:spid="_x0000_s1036" type="#_x0000_t202" style="position:absolute;left:38515;top:10598;width:6304;height:18841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" fillcolor="white [3201]" strokeweight=".5pt">
                  <v:textbox>
                    <w:txbxContent>
                      <w:p w14:paraId="56D86990" w14:textId="77777777" w:rsidR="00E00C11" w:rsidRDefault="00E00C11">
                        <w:pPr>
                          <w:rPr>
                            <w:lang w:val="en-US"/>
                          </w:rPr>
                        </w:pPr>
                      </w:p>
                      <w:p w14:paraId="14A99BCB" w14:textId="77777777" w:rsidR="00E00C11" w:rsidRDefault="00E00C11">
                        <w:pPr>
                          <w:rPr>
                            <w:lang w:val="en-US"/>
                          </w:rPr>
                        </w:pPr>
                      </w:p>
                      <w:p w14:paraId="3E5C63E2" w14:textId="77777777" w:rsidR="00E00C11" w:rsidRDefault="00E00C11">
                        <w:pPr>
                          <w:rPr>
                            <w:lang w:val="en-US"/>
                          </w:rPr>
                        </w:pPr>
                      </w:p>
                      <w:p w14:paraId="70310509" w14:textId="416E92A2" w:rsidR="00E00C11" w:rsidRPr="00E00C11" w:rsidRDefault="00E00C11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5G Core</w:t>
                        </w:r>
                      </w:p>
                    </w:txbxContent>
                  </v:textbox>
                </v:shape>
                <v:shape id="Straight Arrow Connector 5" o:spid="_x0000_s1037" type="#_x0000_t32" style="position:absolute;left:5680;top:26554;width:32835;height:457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" strokecolor="#4472c4 [3204]" strokeweight=".5pt">
                  <v:stroke endarrow="block" joinstyle="miter"/>
                </v:shape>
                <v:shape id="Straight Arrow Connector 5" o:spid="_x0000_s1038" type="#_x0000_t32" style="position:absolute;left:5680;top:13254;width:32835;height:457;flip:y;visibility:visible;mso-wrap-style:square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" strokecolor="#4472c4 [3204]" strokeweight=".5pt">
                  <v:stroke endarrow="block" joinstyle="miter"/>
                </v:shape>
                <v:shape id="Text Box 8" o:spid="_x0000_s1039" type="#_x0000_t202" style="position:absolute;left:8035;top:11568;width:2148;height:16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" fillcolor="white [3201]" stroked="f" strokeweight=".5pt">
                  <v:textbox inset="0,0,0,0">
                    <w:txbxContent>
                      <w:p w14:paraId="7D110EB8" w14:textId="473D3304" w:rsidR="001775E9" w:rsidRPr="00E00C11" w:rsidRDefault="001775E9" w:rsidP="001775E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NG</w:t>
                        </w:r>
                      </w:p>
                    </w:txbxContent>
                  </v:textbox>
                </v:shape>
                <v:shape id="Text Box 8" o:spid="_x0000_s1040" type="#_x0000_t202" style="position:absolute;left:8451;top:25284;width:2147;height:167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" fillcolor="white [3201]" stroked="f" strokeweight=".5pt">
                  <v:textbox inset="0,0,0,0">
                    <w:txbxContent>
                      <w:p w14:paraId="7212247B" w14:textId="77777777" w:rsidR="001775E9" w:rsidRPr="00E00C11" w:rsidRDefault="001775E9" w:rsidP="001775E9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NG</w:t>
                        </w:r>
                      </w:p>
                    </w:txbxContent>
                  </v:textbox>
                </v:shape>
                <v:shape id="Text Box 11" o:spid="_x0000_s1041" type="#_x0000_t202" style="position:absolute;left:25630;top:31726;width:5677;height:637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" fillcolor="white [3201]" strokeweight=".5pt">
                  <v:textbox>
                    <w:txbxContent>
                      <w:p w14:paraId="16B2D8E5" w14:textId="43100648" w:rsidR="001775E9" w:rsidRPr="001775E9" w:rsidRDefault="001775E9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HgNB</w:t>
                        </w:r>
                        <w:proofErr w:type="spellEnd"/>
                        <w:r>
                          <w:rPr>
                            <w:lang w:val="en-US"/>
                          </w:rPr>
                          <w:br/>
                        </w:r>
                        <w:proofErr w:type="spellStart"/>
                        <w:r>
                          <w:rPr>
                            <w:lang w:val="en-US"/>
                          </w:rPr>
                          <w:t>Mgmt</w:t>
                        </w:r>
                        <w:proofErr w:type="spellEnd"/>
                        <w:r>
                          <w:rPr>
                            <w:lang w:val="en-US"/>
                          </w:rPr>
                          <w:br/>
                          <w:t>System</w:t>
                        </w:r>
                      </w:p>
                    </w:txbxContent>
                  </v:textbox>
                </v:shape>
                <v:line id="Straight Connector 12" o:spid="_x0000_s1042" style="position:absolute;visibility:visible;mso-wrap-style:square" from="5680,3740" to="17456,374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" strokecolor="#4472c4 [3204]" strokeweight=".5pt">
                  <v:stroke startarrow="classic" startarrowwidth="wide" startarrowlength="short" joinstyle="miter"/>
                </v:line>
                <v:line id="Straight Connector 13" o:spid="_x0000_s1043" style="position:absolute;visibility:visible;mso-wrap-style:square" from="17456,3740" to="25634,189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" strokecolor="#4472c4 [3204]" strokeweight=".5pt">
                  <v:stroke endarrow="classic" joinstyle="miter"/>
                </v:line>
                <v:shape id="Text Box 8" o:spid="_x0000_s1044" type="#_x0000_t202" style="position:absolute;left:7481;top:1593;width:3117;height:1662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" fillcolor="white [3201]" stroked="f" strokeweight=".5pt">
                  <v:textbox inset="0,0,0,0">
                    <w:txbxContent>
                      <w:p w14:paraId="00BF72CF" w14:textId="77777777" w:rsidR="00B51BB8" w:rsidRPr="00E00C11" w:rsidRDefault="00B51BB8" w:rsidP="00B51BB8">
                        <w:pPr>
                          <w:rPr>
                            <w:lang w:val="en-US"/>
                          </w:rPr>
                        </w:pPr>
                        <w:proofErr w:type="spellStart"/>
                        <w:r>
                          <w:rPr>
                            <w:lang w:val="en-US"/>
                          </w:rPr>
                          <w:t>Xn</w:t>
                        </w:r>
                        <w:proofErr w:type="spellEnd"/>
                        <w:r>
                          <w:rPr>
                            <w:lang w:val="en-US"/>
                          </w:rPr>
                          <w:t>-c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77A899F" w14:textId="63515F07" w:rsidR="00517303" w:rsidRDefault="00517303" w:rsidP="00B51BB8">
      <w:pPr>
        <w:rPr>
          <w:noProof/>
        </w:rPr>
      </w:pPr>
    </w:p>
    <w:sectPr w:rsidR="00517303" w:rsidSect="00100D32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168D8" w14:textId="77777777" w:rsidR="00100D32" w:rsidRDefault="00100D32">
      <w:r>
        <w:separator/>
      </w:r>
    </w:p>
  </w:endnote>
  <w:endnote w:type="continuationSeparator" w:id="0">
    <w:p w14:paraId="242396AC" w14:textId="77777777" w:rsidR="00100D32" w:rsidRDefault="00100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B89AF" w14:textId="77777777" w:rsidR="00100D32" w:rsidRDefault="00100D32">
      <w:r>
        <w:separator/>
      </w:r>
    </w:p>
  </w:footnote>
  <w:footnote w:type="continuationSeparator" w:id="0">
    <w:p w14:paraId="2BAB6B76" w14:textId="77777777" w:rsidR="00100D32" w:rsidRDefault="00100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37452"/>
    <w:multiLevelType w:val="hybridMultilevel"/>
    <w:tmpl w:val="B4CEFA94"/>
    <w:lvl w:ilvl="0" w:tplc="1DA2301A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36838948">
    <w:abstractNumId w:val="2"/>
  </w:num>
  <w:num w:numId="2" w16cid:durableId="1444808080">
    <w:abstractNumId w:val="1"/>
  </w:num>
  <w:num w:numId="3" w16cid:durableId="197284846">
    <w:abstractNumId w:val="0"/>
  </w:num>
  <w:num w:numId="4" w16cid:durableId="1757743248">
    <w:abstractNumId w:val="10"/>
  </w:num>
  <w:num w:numId="5" w16cid:durableId="1819228608">
    <w:abstractNumId w:val="9"/>
  </w:num>
  <w:num w:numId="6" w16cid:durableId="311982085">
    <w:abstractNumId w:val="7"/>
  </w:num>
  <w:num w:numId="7" w16cid:durableId="700321133">
    <w:abstractNumId w:val="6"/>
  </w:num>
  <w:num w:numId="8" w16cid:durableId="563219507">
    <w:abstractNumId w:val="5"/>
  </w:num>
  <w:num w:numId="9" w16cid:durableId="82341210">
    <w:abstractNumId w:val="4"/>
  </w:num>
  <w:num w:numId="10" w16cid:durableId="93793241">
    <w:abstractNumId w:val="8"/>
  </w:num>
  <w:num w:numId="11" w16cid:durableId="428237272">
    <w:abstractNumId w:val="3"/>
  </w:num>
  <w:num w:numId="12" w16cid:durableId="987785284">
    <w:abstractNumId w:val="14"/>
  </w:num>
  <w:num w:numId="13" w16cid:durableId="243031597">
    <w:abstractNumId w:val="13"/>
  </w:num>
  <w:num w:numId="14" w16cid:durableId="104664653">
    <w:abstractNumId w:val="12"/>
  </w:num>
  <w:num w:numId="15" w16cid:durableId="5597083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2D96"/>
    <w:rsid w:val="000472E8"/>
    <w:rsid w:val="00051FFB"/>
    <w:rsid w:val="00061D0F"/>
    <w:rsid w:val="00066A9B"/>
    <w:rsid w:val="00067DCD"/>
    <w:rsid w:val="00094F0A"/>
    <w:rsid w:val="000A6394"/>
    <w:rsid w:val="000B35DE"/>
    <w:rsid w:val="000C038A"/>
    <w:rsid w:val="000C6598"/>
    <w:rsid w:val="000D6382"/>
    <w:rsid w:val="000F23FA"/>
    <w:rsid w:val="00100D32"/>
    <w:rsid w:val="00112C4C"/>
    <w:rsid w:val="001309F1"/>
    <w:rsid w:val="00145D43"/>
    <w:rsid w:val="001562B4"/>
    <w:rsid w:val="0016286B"/>
    <w:rsid w:val="001670C1"/>
    <w:rsid w:val="001763A1"/>
    <w:rsid w:val="001775E9"/>
    <w:rsid w:val="00191183"/>
    <w:rsid w:val="00192C46"/>
    <w:rsid w:val="001A67EA"/>
    <w:rsid w:val="001A7B60"/>
    <w:rsid w:val="001B6CDC"/>
    <w:rsid w:val="001B7A65"/>
    <w:rsid w:val="001D2CB8"/>
    <w:rsid w:val="001E41F3"/>
    <w:rsid w:val="001E48D4"/>
    <w:rsid w:val="002153AD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2F7653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916F4"/>
    <w:rsid w:val="004A1950"/>
    <w:rsid w:val="004A20E3"/>
    <w:rsid w:val="004B75B7"/>
    <w:rsid w:val="004D2CA2"/>
    <w:rsid w:val="004F242B"/>
    <w:rsid w:val="00501900"/>
    <w:rsid w:val="005124D6"/>
    <w:rsid w:val="0051580D"/>
    <w:rsid w:val="00517303"/>
    <w:rsid w:val="00520062"/>
    <w:rsid w:val="00540E46"/>
    <w:rsid w:val="00552A30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05890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0DDB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2D30"/>
    <w:rsid w:val="00795237"/>
    <w:rsid w:val="007A34F3"/>
    <w:rsid w:val="007A6F2E"/>
    <w:rsid w:val="007B512A"/>
    <w:rsid w:val="007B572B"/>
    <w:rsid w:val="007C2097"/>
    <w:rsid w:val="007C2145"/>
    <w:rsid w:val="007D6A07"/>
    <w:rsid w:val="007D75DC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72E0B"/>
    <w:rsid w:val="008B1F20"/>
    <w:rsid w:val="008C4751"/>
    <w:rsid w:val="008F686C"/>
    <w:rsid w:val="00900419"/>
    <w:rsid w:val="009017EE"/>
    <w:rsid w:val="00913222"/>
    <w:rsid w:val="00916443"/>
    <w:rsid w:val="00917C9F"/>
    <w:rsid w:val="009233E9"/>
    <w:rsid w:val="00936638"/>
    <w:rsid w:val="00955FBC"/>
    <w:rsid w:val="00970C52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E3A0D"/>
    <w:rsid w:val="009F251D"/>
    <w:rsid w:val="009F734F"/>
    <w:rsid w:val="009F739F"/>
    <w:rsid w:val="00A033F1"/>
    <w:rsid w:val="00A04081"/>
    <w:rsid w:val="00A05824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1BB8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5D11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C79B8"/>
    <w:rsid w:val="00DD5724"/>
    <w:rsid w:val="00DE1477"/>
    <w:rsid w:val="00DE34CF"/>
    <w:rsid w:val="00DE6E1D"/>
    <w:rsid w:val="00E00C11"/>
    <w:rsid w:val="00E02866"/>
    <w:rsid w:val="00E15BA1"/>
    <w:rsid w:val="00E27E18"/>
    <w:rsid w:val="00E309B3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5372"/>
    <w:rsid w:val="00F20194"/>
    <w:rsid w:val="00F2517E"/>
    <w:rsid w:val="00F25D98"/>
    <w:rsid w:val="00F300FB"/>
    <w:rsid w:val="00F3190B"/>
    <w:rsid w:val="00F61596"/>
    <w:rsid w:val="00F75006"/>
    <w:rsid w:val="00F77D84"/>
    <w:rsid w:val="00F80CD7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B0DDB"/>
    <w:pPr>
      <w:keepNext/>
      <w:keepLines/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05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C:\Users\EALEVES\AppData\Roaming\Microsoft\Templates\3gpp_70.dot</Template>
  <TotalTime>185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Marcus Maranhao</cp:lastModifiedBy>
  <cp:revision>19</cp:revision>
  <cp:lastPrinted>2024-05-09T21:02:00Z</cp:lastPrinted>
  <dcterms:created xsi:type="dcterms:W3CDTF">2023-05-25T08:03:00Z</dcterms:created>
  <dcterms:modified xsi:type="dcterms:W3CDTF">2024-05-09T22:03:00Z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